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459DA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George DARELL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1407EF8B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Littlecote</w:t>
      </w:r>
      <w:proofErr w:type="spellEnd"/>
      <w:r>
        <w:rPr>
          <w:rFonts w:ascii="Times New Roman" w:hAnsi="Times New Roman" w:cs="Times New Roman"/>
        </w:rPr>
        <w:t>, Wiltshire.</w:t>
      </w:r>
    </w:p>
    <w:p w14:paraId="0F7D57D4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569F198F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30A46FF9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</w:t>
      </w:r>
    </w:p>
    <w:p w14:paraId="2F6861F3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52826D7C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70AF0F73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06F0B414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died in or before this time.   (ibid.) </w:t>
      </w:r>
    </w:p>
    <w:p w14:paraId="5B391C23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38F93F62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4D01762E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Executrix:  Joan.</w:t>
      </w:r>
    </w:p>
    <w:p w14:paraId="4C1FABE9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7612E461" w14:textId="77777777" w:rsidR="008C7D24" w:rsidRDefault="008C7D24" w:rsidP="008C7D24">
      <w:pPr>
        <w:rPr>
          <w:rFonts w:ascii="Times New Roman" w:hAnsi="Times New Roman" w:cs="Times New Roman"/>
        </w:rPr>
      </w:pPr>
    </w:p>
    <w:p w14:paraId="4DD05C2B" w14:textId="77777777" w:rsidR="008C7D24" w:rsidRDefault="008C7D24" w:rsidP="008C7D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July 2018</w:t>
      </w:r>
    </w:p>
    <w:p w14:paraId="18825EA5" w14:textId="77777777" w:rsidR="006B2F86" w:rsidRPr="00E71FC3" w:rsidRDefault="008C7D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775E3" w14:textId="77777777" w:rsidR="008C7D24" w:rsidRDefault="008C7D24" w:rsidP="00E71FC3">
      <w:r>
        <w:separator/>
      </w:r>
    </w:p>
  </w:endnote>
  <w:endnote w:type="continuationSeparator" w:id="0">
    <w:p w14:paraId="06A6CCF9" w14:textId="77777777" w:rsidR="008C7D24" w:rsidRDefault="008C7D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B50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5A0C1" w14:textId="77777777" w:rsidR="008C7D24" w:rsidRDefault="008C7D24" w:rsidP="00E71FC3">
      <w:r>
        <w:separator/>
      </w:r>
    </w:p>
  </w:footnote>
  <w:footnote w:type="continuationSeparator" w:id="0">
    <w:p w14:paraId="7CC5EB6C" w14:textId="77777777" w:rsidR="008C7D24" w:rsidRDefault="008C7D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D24"/>
    <w:rsid w:val="001A7C09"/>
    <w:rsid w:val="00577BD5"/>
    <w:rsid w:val="00656CBA"/>
    <w:rsid w:val="006A1F77"/>
    <w:rsid w:val="00733BE7"/>
    <w:rsid w:val="008C7D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74EBE"/>
  <w15:chartTrackingRefBased/>
  <w15:docId w15:val="{AD19EE71-7CD3-4A7C-BD00-8648A56A2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7D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2018-07-28T19:17:00Z</dcterms:created>
  <dcterms:modified xsi:type="dcterms:W3CDTF">2018-07-28T19:17:00Z</dcterms:modified>
</cp:coreProperties>
</file>